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73A1" w:rsidR="00795E53" w:rsidP="00795E53" w:rsidRDefault="00795E53" w14:paraId="a739fa6" w14:textId="a739fa6">
      <w:pPr>
        <w:jc w:val="right"/>
        <w15:collapsed w:val="false"/>
      </w:pPr>
      <w:bookmarkStart w:name="_GoBack" w:id="0"/>
      <w:bookmarkEnd w:id="0"/>
      <w:r w:rsidRPr="00E373A1">
        <w:t>87. St-</w:t>
      </w:r>
      <w:r w:rsidR="005B713B">
        <w:t>1090/2019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8"/>
        <w:gridCol w:w="3400"/>
        <w:gridCol w:w="2780"/>
      </w:tblGrid>
      <w:tr w:rsidRPr="00E373A1" w:rsidR="00795E53" w:rsidTr="00435552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795E53" w:rsidP="00435552" w:rsidRDefault="00795E53">
            <w:pPr>
              <w:jc w:val="center"/>
              <w:rPr>
                <w:bCs/>
              </w:rPr>
            </w:pPr>
            <w:r w:rsidRPr="00E373A1">
              <w:rPr>
                <w:bCs/>
              </w:rPr>
              <w:t>REPUBLIKA HRVATSKA</w:t>
            </w:r>
          </w:p>
          <w:p w:rsidRPr="00E373A1" w:rsidR="00795E53" w:rsidP="00435552" w:rsidRDefault="00795E53">
            <w:pPr>
              <w:jc w:val="center"/>
              <w:rPr>
                <w:bCs/>
              </w:rPr>
            </w:pPr>
            <w:r w:rsidRPr="00E373A1">
              <w:rPr>
                <w:bCs/>
              </w:rPr>
              <w:t>TRGOVAČKI SUD U ZAGREBU</w:t>
            </w:r>
          </w:p>
          <w:p w:rsidRPr="00E373A1" w:rsidR="00795E53" w:rsidP="00435552" w:rsidRDefault="00795E53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Amruševa 2/II Zagreb </w:t>
            </w:r>
          </w:p>
          <w:p w:rsidRPr="00E373A1" w:rsidR="00795E53" w:rsidP="00435552" w:rsidRDefault="00795E53">
            <w:pPr>
              <w:jc w:val="center"/>
              <w:rPr>
                <w:bCs/>
              </w:rPr>
            </w:pPr>
          </w:p>
          <w:p w:rsidRPr="00E373A1" w:rsidR="00795E53" w:rsidP="00435552" w:rsidRDefault="00795E53">
            <w:pPr>
              <w:jc w:val="center"/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795E53" w:rsidP="00435552" w:rsidRDefault="00795E53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795E53" w:rsidP="00435552" w:rsidRDefault="00795E53"/>
        </w:tc>
      </w:tr>
      <w:tr w:rsidRPr="00E373A1" w:rsidR="00795E53" w:rsidTr="00435552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795E53" w:rsidP="00435552" w:rsidRDefault="00795E53">
            <w:pPr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795E53" w:rsidP="00435552" w:rsidRDefault="00795E53">
            <w:pPr>
              <w:jc w:val="center"/>
              <w:rPr>
                <w:bCs/>
              </w:rPr>
            </w:pPr>
          </w:p>
          <w:p w:rsidRPr="00E373A1" w:rsidR="00795E53" w:rsidP="00435552" w:rsidRDefault="00795E53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SLUŽBENA  BILJEŠKA </w:t>
            </w:r>
          </w:p>
          <w:p w:rsidRPr="00E373A1" w:rsidR="00795E53" w:rsidP="00435552" w:rsidRDefault="00795E53">
            <w:pPr>
              <w:jc w:val="center"/>
            </w:pPr>
          </w:p>
          <w:p w:rsidRPr="00E373A1" w:rsidR="00795E53" w:rsidP="00435552" w:rsidRDefault="00795E53">
            <w:pPr>
              <w:jc w:val="center"/>
            </w:pPr>
            <w:r w:rsidRPr="00E373A1">
              <w:t xml:space="preserve">Sačinjena dana </w:t>
            </w:r>
          </w:p>
          <w:p w:rsidRPr="00E373A1" w:rsidR="00795E53" w:rsidP="00435552" w:rsidRDefault="00795E53">
            <w:pPr>
              <w:jc w:val="center"/>
            </w:pPr>
          </w:p>
          <w:p w:rsidRPr="00E373A1" w:rsidR="00795E53" w:rsidP="00435552" w:rsidRDefault="00795E53">
            <w:pPr>
              <w:pStyle w:val="Odlomakpopisa"/>
            </w:pPr>
            <w:r w:rsidRPr="00E373A1">
              <w:t>20. listopada 2020.</w:t>
            </w:r>
          </w:p>
          <w:p w:rsidRPr="00E373A1" w:rsidR="00795E53" w:rsidP="00435552" w:rsidRDefault="00795E53">
            <w:pPr>
              <w:jc w:val="center"/>
            </w:pPr>
            <w:r w:rsidRPr="00E373A1">
              <w:t xml:space="preserve">u  8,30 sati </w:t>
            </w: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795E53" w:rsidP="00435552" w:rsidRDefault="00795E53"/>
        </w:tc>
      </w:tr>
    </w:tbl>
    <w:p w:rsidRPr="00E373A1" w:rsidR="00795E53" w:rsidP="00795E53" w:rsidRDefault="00795E53"/>
    <w:p w:rsidRPr="00E373A1" w:rsidR="00795E53" w:rsidP="00795E53" w:rsidRDefault="00795E53"/>
    <w:p w:rsidRPr="00E373A1" w:rsidR="00795E53" w:rsidP="00795E53" w:rsidRDefault="00795E53"/>
    <w:p w:rsidRPr="00E373A1" w:rsidR="00795E53" w:rsidP="00795E53" w:rsidRDefault="00795E53">
      <w:pPr>
        <w:pStyle w:val="Default"/>
      </w:pPr>
    </w:p>
    <w:p w:rsidRPr="00E373A1" w:rsidR="00795E53" w:rsidP="00795E53" w:rsidRDefault="00795E53">
      <w:pPr>
        <w:jc w:val="both"/>
        <w:rPr>
          <w:bCs/>
        </w:rPr>
      </w:pPr>
      <w:r w:rsidRPr="00E373A1">
        <w:t xml:space="preserve">U stečajnom postupku u nad dužnikom </w:t>
      </w:r>
      <w:r w:rsidRPr="00DB746F">
        <w:t>Poljoprivredna zadruga KUPINA – eko, prirodna proizvodnja u stečaju, OIB 73968534432, Zagreb, Orahovec 5</w:t>
      </w:r>
      <w:r>
        <w:t>.</w:t>
      </w:r>
    </w:p>
    <w:p w:rsidR="00795E53" w:rsidP="00795E53" w:rsidRDefault="00795E53">
      <w:pPr>
        <w:jc w:val="both"/>
        <w:rPr>
          <w:bCs/>
        </w:rPr>
      </w:pPr>
    </w:p>
    <w:p w:rsidRPr="00E373A1" w:rsidR="00795E53" w:rsidP="00795E53" w:rsidRDefault="00795E53">
      <w:pPr>
        <w:jc w:val="both"/>
        <w:rPr>
          <w:bCs/>
        </w:rPr>
      </w:pPr>
    </w:p>
    <w:p w:rsidRPr="00E373A1" w:rsidR="00795E53" w:rsidP="00795E53" w:rsidRDefault="00795E53">
      <w:pPr>
        <w:pStyle w:val="Odlomakpopisa"/>
        <w:jc w:val="both"/>
      </w:pPr>
      <w:r>
        <w:rPr>
          <w:bCs/>
        </w:rPr>
        <w:t>Skupština vjerovnika određena</w:t>
      </w:r>
      <w:r w:rsidRPr="00E373A1">
        <w:t xml:space="preserve"> za dan 20. listopada 2020. u 1</w:t>
      </w:r>
      <w:r>
        <w:t>1</w:t>
      </w:r>
      <w:r w:rsidRPr="00E373A1">
        <w:t xml:space="preserve">,00 sati neće se održati radi bolesti suca. </w:t>
      </w:r>
    </w:p>
    <w:p w:rsidRPr="00E373A1" w:rsidR="00795E53" w:rsidP="00795E53" w:rsidRDefault="00795E53">
      <w:pPr>
        <w:jc w:val="both"/>
      </w:pPr>
    </w:p>
    <w:p w:rsidRPr="00E373A1" w:rsidR="00795E53" w:rsidP="00795E53" w:rsidRDefault="00795E53">
      <w:pPr>
        <w:jc w:val="both"/>
      </w:pPr>
    </w:p>
    <w:p w:rsidRPr="00E373A1" w:rsidR="00795E53" w:rsidP="00795E53" w:rsidRDefault="00795E53">
      <w:pPr>
        <w:jc w:val="both"/>
      </w:pPr>
    </w:p>
    <w:p w:rsidRPr="00E373A1" w:rsidR="00795E53" w:rsidP="00795E53" w:rsidRDefault="00795E53">
      <w:pPr>
        <w:jc w:val="both"/>
      </w:pPr>
    </w:p>
    <w:p w:rsidRPr="00E373A1" w:rsidR="00795E53" w:rsidP="00795E53" w:rsidRDefault="00795E53">
      <w:pPr>
        <w:jc w:val="both"/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E373A1" w:rsidR="00795E53" w:rsidTr="00435552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795E53" w:rsidP="00435552" w:rsidRDefault="00795E53"/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795E53" w:rsidP="00435552" w:rsidRDefault="00795E53">
            <w:pPr>
              <w:jc w:val="right"/>
              <w:rPr>
                <w:bCs/>
              </w:rPr>
            </w:pPr>
            <w:r w:rsidRPr="00E373A1">
              <w:rPr>
                <w:bCs/>
              </w:rPr>
              <w:t>Zapisničar: </w:t>
            </w:r>
          </w:p>
          <w:p w:rsidRPr="00E373A1" w:rsidR="00795E53" w:rsidP="00435552" w:rsidRDefault="00795E53">
            <w:pPr>
              <w:jc w:val="right"/>
              <w:rPr>
                <w:bCs/>
              </w:rPr>
            </w:pPr>
            <w:r w:rsidRPr="00E373A1">
              <w:rPr>
                <w:bCs/>
              </w:rPr>
              <w:t>Tanja Štraubert</w:t>
            </w:r>
          </w:p>
          <w:p w:rsidRPr="00E373A1" w:rsidR="00795E53" w:rsidP="00435552" w:rsidRDefault="00795E53">
            <w:pPr>
              <w:jc w:val="right"/>
              <w:rPr>
                <w:bCs/>
              </w:rPr>
            </w:pPr>
          </w:p>
          <w:p w:rsidRPr="00E373A1" w:rsidR="00795E53" w:rsidP="00435552" w:rsidRDefault="00795E53">
            <w:pPr>
              <w:jc w:val="right"/>
              <w:rPr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795E53" w:rsidP="00435552" w:rsidRDefault="00795E53">
            <w:pPr>
              <w:jc w:val="right"/>
            </w:pPr>
          </w:p>
        </w:tc>
      </w:tr>
    </w:tbl>
    <w:p w:rsidRPr="00E373A1" w:rsidR="00795E53" w:rsidP="00795E53" w:rsidRDefault="00795E53">
      <w:pPr>
        <w:jc w:val="right"/>
      </w:pPr>
      <w:r w:rsidRPr="00E373A1">
        <w:t xml:space="preserve"> </w:t>
      </w:r>
    </w:p>
    <w:p w:rsidR="00A91C6E" w:rsidRDefault="00A91C6E"/>
    <w:sectPr w:rsidR="00A91C6E" w:rsidSect="00302849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0000" w:rsidRDefault="009F5EC9">
      <w:r>
        <w:separator/>
      </w:r>
    </w:p>
  </w:endnote>
  <w:endnote w:type="continuationSeparator" w:id="0">
    <w:p w:rsidR="00000000" w:rsidRDefault="009F5E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0000" w:rsidRDefault="009F5EC9">
      <w:r>
        <w:separator/>
      </w:r>
    </w:p>
  </w:footnote>
  <w:footnote w:type="continuationSeparator" w:id="0">
    <w:p w:rsidR="00000000" w:rsidRDefault="009F5E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D2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9F5EC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D2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D2685A">
    <w:pPr>
      <w:pStyle w:val="Zaglavlje"/>
    </w:pPr>
    <w:r>
      <w:t xml:space="preserve">                                                                                             91. P-2418/12.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E53"/>
    <w:rsid w:val="00061EBC"/>
    <w:rsid w:val="000E40EA"/>
    <w:rsid w:val="000F5BB7"/>
    <w:rsid w:val="00185EAE"/>
    <w:rsid w:val="00211653"/>
    <w:rsid w:val="00347D58"/>
    <w:rsid w:val="0047111F"/>
    <w:rsid w:val="004F494F"/>
    <w:rsid w:val="0054748F"/>
    <w:rsid w:val="005B713B"/>
    <w:rsid w:val="00666D45"/>
    <w:rsid w:val="00790263"/>
    <w:rsid w:val="00795E53"/>
    <w:rsid w:val="008B74E3"/>
    <w:rsid w:val="0093296E"/>
    <w:rsid w:val="009F5EC9"/>
    <w:rsid w:val="00A91C6E"/>
    <w:rsid w:val="00B03C8E"/>
    <w:rsid w:val="00C331EC"/>
    <w:rsid w:val="00D2685A"/>
    <w:rsid w:val="00DE38AA"/>
    <w:rsid w:val="00EF2DB0"/>
    <w:rsid w:val="00FE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95E5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795E5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95E53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795E53"/>
  </w:style>
  <w:style w:type="paragraph" w:styleId="Odlomakpopisa">
    <w:name w:val="List Paragraph"/>
    <w:basedOn w:val="Normal"/>
    <w:uiPriority w:val="34"/>
    <w:qFormat/>
    <w:rsid w:val="00795E53"/>
    <w:pPr>
      <w:ind w:left="720"/>
      <w:contextualSpacing/>
    </w:pPr>
  </w:style>
  <w:style w:type="paragraph" w:styleId="Default" w:customStyle="true">
    <w:name w:val="Default"/>
    <w:rsid w:val="00795E5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B71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713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713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713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713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B713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B713B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5E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95E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95E5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95E53"/>
  </w:style>
  <w:style w:styleId="Odlomakpopisa" w:type="paragraph">
    <w:name w:val="List Paragraph"/>
    <w:basedOn w:val="Normal"/>
    <w:uiPriority w:val="34"/>
    <w:qFormat/>
    <w:rsid w:val="00795E53"/>
    <w:pPr>
      <w:ind w:left="720"/>
      <w:contextualSpacing/>
    </w:pPr>
  </w:style>
  <w:style w:customStyle="1" w:styleId="Default" w:type="paragraph">
    <w:name w:val="Default"/>
    <w:rsid w:val="00795E53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1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1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1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1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71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713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listopada 2020.</izvorni_sadrzaj>
    <derivirana_varijabla naziv="DomainObject.DatumDonosenjaOdluke_1">20. listopada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2019.</izvorni_sadrzaj>
    <derivirana_varijabla naziv="DomainObject.Predmet.DatumOsnivanja_1">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St-1090/2019</izvorni_sadrzaj>
    <derivirana_varijabla naziv="DomainObject.Predmet.OznakaBroj_1">St-1090/2019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KUPINA - eko, prirodna proizvodnja</izvorni_sadrzaj>
    <derivirana_varijabla naziv="DomainObject.Predmet.ProtustrankaFormated_1">  Poljoprivredna zadruga KUPINA - eko, prirodna proizvodnja</derivirana_varijabla>
  </DomainObject.Predmet.ProtustrankaFormated>
  <DomainObject.Predmet.ProtustrankaFormatedOIB>
    <izvorni_sadrzaj>  Poljoprivredna zadruga KUPINA - eko, prirodna proizvodnja, OIB 73968534432</izvorni_sadrzaj>
    <derivirana_varijabla naziv="DomainObject.Predmet.ProtustrankaFormatedOIB_1">  Poljoprivredna zadruga KUPINA - eko, prirodna proizvodnja, OIB 73968534432</derivirana_varijabla>
  </DomainObject.Predmet.ProtustrankaFormatedOIB>
  <DomainObject.Predmet.ProtustrankaFormatedWithAdress>
    <izvorni_sadrzaj> Poljoprivredna zadruga KUPINA - eko, prirodna proizvodnja, Orahovec 5b, 10000 Zagreb</izvorni_sadrzaj>
    <derivirana_varijabla naziv="DomainObject.Predmet.ProtustrankaFormatedWithAdress_1"> Poljoprivredna zadruga KUPINA - eko, prirodna proizvodnja, Orahovec 5b, 10000 Zagreb</derivirana_varijabla>
  </DomainObject.Predmet.ProtustrankaFormatedWithAdress>
  <DomainObject.Predmet.ProtustrankaFormatedWithAdressOIB>
    <izvorni_sadrzaj> Poljoprivredna zadruga KUPINA - eko, prirodna proizvodnja, OIB 73968534432, Orahovec 5b, 10000 Zagreb</izvorni_sadrzaj>
    <derivirana_varijabla naziv="DomainObject.Predmet.ProtustrankaFormatedWithAdressOIB_1"> Poljoprivredna zadruga KUPINA - eko, prirodna proizvodnja, OIB 73968534432, Orahovec 5b, 10000 Zagreb</derivirana_varijabla>
  </DomainObject.Predmet.ProtustrankaFormatedWithAdressOIB>
  <DomainObject.Predmet.ProtustrankaWithAdress>
    <izvorni_sadrzaj>Poljoprivredna zadruga KUPINA - eko, prirodna proizvodnja Orahovec 5b, 10000 Zagreb</izvorni_sadrzaj>
    <derivirana_varijabla naziv="DomainObject.Predmet.ProtustrankaWithAdress_1">Poljoprivredna zadruga KUPINA - eko, prirodna proizvodnja Orahovec 5b, 10000 Zagreb</derivirana_varijabla>
  </DomainObject.Predmet.ProtustrankaWithAdress>
  <DomainObject.Predmet.ProtustrankaWithAdressOIB>
    <izvorni_sadrzaj>Poljoprivredna zadruga KUPINA - eko, prirodna proizvodnja, OIB 73968534432, Orahovec 5b, 10000 Zagreb</izvorni_sadrzaj>
    <derivirana_varijabla naziv="DomainObject.Predmet.ProtustrankaWithAdressOIB_1">Poljoprivredna zadruga KUPINA - eko, prirodna proizvodnja, OIB 73968534432, Orahovec 5b, 10000 Zagreb</derivirana_varijabla>
  </DomainObject.Predmet.ProtustrankaWithAdressOIB>
  <DomainObject.Predmet.ProtustrankaNazivFormated>
    <izvorni_sadrzaj>Poljoprivredna zadruga KUPINA - eko, prirodna proizvodnja</izvorni_sadrzaj>
    <derivirana_varijabla naziv="DomainObject.Predmet.ProtustrankaNazivFormated_1">Poljoprivredna zadruga KUPINA - eko, prirodna proizvodnja</derivirana_varijabla>
  </DomainObject.Predmet.ProtustrankaNazivFormated>
  <DomainObject.Predmet.ProtustrankaNazivFormatedOIB>
    <izvorni_sadrzaj>Poljoprivredna zadruga KUPINA - eko, prirodna proizvodnja, OIB 73968534432</izvorni_sadrzaj>
    <derivirana_varijabla naziv="DomainObject.Predmet.ProtustrankaNazivFormatedOIB_1">Poljoprivredna zadruga KUPINA - eko, prirodna proizvodnja, OIB 73968534432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RH, Ministarstvo financija, Porezna uprava, Područni ured Zagreb zastupanog po punomoćniku Županijsko državno odvjetništvo u Zagrebu</izvorni_sadrzaj>
    <derivirana_varijabla naziv="DomainObject.Predmet.StrankaFormated_1">  FINA Regionalni centar Zagreb; RH,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RH,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RH,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RH, Ministarstvo financija, Porezna uprava, Područni ured Zagreb, Avenija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RH,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RH,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RH,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Zagreb,RH, Ministarstvo financija, Porezna uprava, Područni ured Zagreb Avenija Dubrovnik 32,10000 Zagreb</izvorni_sadrzaj>
    <derivirana_varijabla naziv="DomainObject.Predmet.StrankaWithAdress_1">FINA Regionalni centar Zagreb Trg svibanjskih žrtava 1995. 1,10000 Zagreb,RH, Ministarstvo financija, Porezna uprava, Područni ured Zagreb Avenija Dubrovnik 32,10000 Zagreb</derivirana_varijabla>
  </DomainObject.Predmet.StrankaWithAdress>
  <DomainObject.Predmet.StrankaWithAdressOIB>
    <izvorni_sadrzaj>FINA Regionalni centar Zagreb, OIB 85821130368, Trg svibanjskih žrtava 1995. 1,10000 Zagreb,RH, Ministarstvo financija, Porezna uprava, Područni ured Zagreb, OIB 18683136487, Avenija Dubrovnik 32,10000 Zagreb</izvorni_sadrzaj>
    <derivirana_varijabla naziv="DomainObject.Predmet.StrankaWithAdressOIB_1">FINA Regionalni centar Zagreb, OIB 85821130368, Trg svibanjskih žrtava 1995. 1,10000 Zagreb,RH, Ministarstvo financija, Porezna uprava, Područni ured Zagreb, OIB 18683136487, Avenija Dubrovnik 32,10000 Zagreb</derivirana_varijabla>
  </DomainObject.Predmet.StrankaWithAdressOIB>
  <DomainObject.Predmet.StrankaNazivFormated>
    <izvorni_sadrzaj>FINA Regionalni centar Zagreb,RH, Ministarstvo financija, Porezna uprava, Područni ured Zagreb</izvorni_sadrzaj>
    <derivirana_varijabla naziv="DomainObject.Predmet.StrankaNazivFormated_1">FINA Regionalni centar Zagreb,RH, Ministarstvo financija, Porezna uprava, Područni ured Zagreb</derivirana_varijabla>
  </DomainObject.Predmet.StrankaNazivFormated>
  <DomainObject.Predmet.StrankaNazivFormatedOIB>
    <izvorni_sadrzaj>FINA Regionalni centar Zagreb, OIB 85821130368,RH, Ministarstvo financija, Porezna uprava, Područni ured Zagreb, OIB 18683136487</izvorni_sadrzaj>
    <derivirana_varijabla naziv="DomainObject.Predmet.StrankaNazivFormatedOIB_1">FINA Regionalni centar Zagreb, OIB 85821130368,RH,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RH,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RH,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RH,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RH,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RH, 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RH, 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RH, 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RH, 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RH, Ministarstvo financija, Porezna uprava, Područni ured Zagreb</item>
    </izvorni_sadrzaj>
    <derivirana_varijabla naziv="DomainObject.Predmet.StrankaListNazivFormated_1">
      <item>FINA Regionalni centar Zagreb</item>
      <item>RH,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RH, Ministarstvo financija, Porezna uprava, Područni ured Zagreb, OIB 18683136487</item>
    </izvorni_sadrzaj>
    <derivirana_varijabla naziv="DomainObject.Predmet.StrankaListNazivFormatedOIB_1">
      <item>FINA Regionalni centar Zagreb, OIB 85821130368</item>
      <item>RH, Ministarstvo financija, Porezna uprava, Područni ured Zagreb, OIB 18683136487</item>
    </derivirana_varijabla>
  </DomainObject.Predmet.StrankaListNazivFormatedOIB>
  <DomainObject.Predmet.ProtuStrankaListFormated>
    <izvorni_sadrzaj>
      <item>Poljoprivredna zadruga KUPINA - eko, prirodna proizvodnja</item>
    </izvorni_sadrzaj>
    <derivirana_varijabla naziv="DomainObject.Predmet.ProtuStrankaListFormated_1">
      <item>Poljoprivredna zadruga KUPINA - eko, prirodna proizvodnja</item>
    </derivirana_varijabla>
  </DomainObject.Predmet.ProtuStrankaListFormated>
  <DomainObject.Predmet.ProtuStrankaListFormatedOIB>
    <izvorni_sadrzaj>
      <item>Poljoprivredna zadruga KUPINA - eko, prirodna proizvodnja, OIB 73968534432</item>
    </izvorni_sadrzaj>
    <derivirana_varijabla naziv="DomainObject.Predmet.ProtuStrankaListFormatedOIB_1">
      <item>Poljoprivredna zadruga KUPINA - eko, prirodna proizvodnja, OIB 73968534432</item>
    </derivirana_varijabla>
  </DomainObject.Predmet.ProtuStrankaListFormatedOIB>
  <DomainObject.Predmet.ProtuStrankaListFormatedWithAdress>
    <izvorni_sadrzaj>
      <item>Poljoprivredna zadruga KUPINA - eko, prirodna proizvodnja, Orahovec 5b, 10000 Zagreb</item>
    </izvorni_sadrzaj>
    <derivirana_varijabla naziv="DomainObject.Predmet.ProtuStrankaListFormatedWithAdress_1">
      <item>Poljoprivredna zadruga KUPINA - eko, prirodna proizvodnja, Orahovec 5b, 10000 Zagreb</item>
    </derivirana_varijabla>
  </DomainObject.Predmet.ProtuStrankaListFormatedWithAdress>
  <DomainObject.Predmet.ProtuStrankaListFormatedWithAdressOIB>
    <izvorni_sadrzaj>
      <item>Poljoprivredna zadruga KUPINA - eko, prirodna proizvodnja, OIB 73968534432, Orahovec 5b, 10000 Zagreb</item>
    </izvorni_sadrzaj>
    <derivirana_varijabla naziv="DomainObject.Predmet.ProtuStrankaListFormatedWithAdressOIB_1">
      <item>Poljoprivredna zadruga KUPINA - eko, prirodna proizvodnja, OIB 73968534432, Orahovec 5b, 10000 Zagreb</item>
    </derivirana_varijabla>
  </DomainObject.Predmet.ProtuStrankaListFormatedWithAdressOIB>
  <DomainObject.Predmet.ProtuStrankaListNazivFormated>
    <izvorni_sadrzaj>
      <item>Poljoprivredna zadruga KUPINA - eko, prirodna proizvodnja</item>
    </izvorni_sadrzaj>
    <derivirana_varijabla naziv="DomainObject.Predmet.ProtuStrankaListNazivFormated_1">
      <item>Poljoprivredna zadruga KUPINA - eko, prirodna proizvodnja</item>
    </derivirana_varijabla>
  </DomainObject.Predmet.ProtuStrankaListNazivFormated>
  <DomainObject.Predmet.ProtuStrankaListNazivFormatedOIB>
    <izvorni_sadrzaj>
      <item>Poljoprivredna zadruga KUPINA - eko, prirodna proizvodnja, OIB 73968534432</item>
    </izvorni_sadrzaj>
    <derivirana_varijabla naziv="DomainObject.Predmet.ProtuStrankaListNazivFormatedOIB_1">
      <item>Poljoprivredna zadruga KUPINA - eko, prirodna proizvodnja, OIB 73968534432</item>
    </derivirana_varijabla>
  </DomainObject.Predmet.ProtuStrankaListNazivFormatedOIB>
  <DomainObject.Predmet.OstaliListFormated>
    <izvorni_sadrzaj>
      <item>Zdravko Biškup</item>
      <item>Županijsko državno odvjetništvo u Zagrebu punomoćnik sudionika u postupku RH, Ministarstvo financija, Porezna uprava, Područni ured Zagreb</item>
    </izvorni_sadrzaj>
    <derivirana_varijabla naziv="DomainObject.Predmet.OstaliListFormated_1">
      <item>Zdravko Biškup</item>
      <item>Županijsko državno odvjetništvo u Zagrebu punomoćnik sudionika u postupku RH, Ministarstvo financija, Porezna uprava, Područni ured Zagreb</item>
    </derivirana_varijabla>
  </DomainObject.Predmet.OstaliListFormated>
  <DomainObject.Predmet.OstaliListFormatedOIB>
    <izvorni_sadrzaj>
      <item>Zdravko Biškup</item>
      <item>Županijsko državno odvjetništvo u Zagrebu, OIB 16488001145 punomoćnik sudionika u postupku RH, Ministarstvo financija, Porezna uprava, Područni ured Zagreb</item>
    </izvorni_sadrzaj>
    <derivirana_varijabla naziv="DomainObject.Predmet.OstaliListFormatedOIB_1">
      <item>Zdravko Biškup</item>
      <item>Županijsko državno odvjetništvo u Zagrebu, OIB 16488001145 punomoćnik sudionika u postupku RH, Ministarstvo financija, Porezna uprava, Područni ured Zagreb</item>
    </derivirana_varijabla>
  </DomainObject.Predmet.OstaliListFormatedOIB>
  <DomainObject.Predmet.OstaliListFormatedWithAdress>
    <izvorni_sadrzaj>
      <item>Zdravko Biškup, Stjepana Radića 57, 10310 Predavec</item>
      <item>Županijsko državno odvjetništvo u Zagrebu, Savska cesta 41, 10000 Zagreb punomoćnik sudionika u postupku RH, Ministarstvo financija, Porezna uprava, Područni ured Zagreb</item>
    </izvorni_sadrzaj>
    <derivirana_varijabla naziv="DomainObject.Predmet.OstaliListFormatedWithAdress_1">
      <item>Zdravko Biškup, Stjepana Radića 57, 10310 Predavec</item>
      <item>Županijsko državno odvjetništvo u Zagrebu, Savska cesta 41, 10000 Zagreb punomoćnik sudionika u postupku RH, Ministarstvo financija, Porezna uprava, Područni ured Zagreb</item>
    </derivirana_varijabla>
  </DomainObject.Predmet.OstaliListFormatedWithAdress>
  <DomainObject.Predmet.OstaliListFormatedWithAdressOIB>
    <izvorni_sadrzaj>
      <item>Zdravko Biškup, Stjepana Radića 57, 10310 Predavec</item>
      <item>Županijsko državno odvjetništvo u Zagrebu, OIB 16488001145, Savska cesta 41, 10000 Zagreb punomoćnik sudionika u postupku RH, Ministarstvo financija, Porezna uprava, Područni ured Zagreb</item>
    </izvorni_sadrzaj>
    <derivirana_varijabla naziv="DomainObject.Predmet.OstaliListFormatedWithAdressOIB_1">
      <item>Zdravko Biškup, Stjepana Radića 57, 10310 Predavec</item>
      <item>Županijsko državno odvjetništvo u Zagrebu, OIB 16488001145, Savska cesta 41, 10000 Zagreb punomoćnik sudionika u postupku RH, Ministarstvo financija, Porezna uprava, Područni ured Zagreb</item>
    </derivirana_varijabla>
  </DomainObject.Predmet.OstaliListFormatedWithAdressOIB>
  <DomainObject.Predmet.OstaliListNazivFormated>
    <izvorni_sadrzaj>
      <item>Zdravko Biškup</item>
      <item>Županijsko državno odvjetništvo u Zagrebu</item>
    </izvorni_sadrzaj>
    <derivirana_varijabla naziv="DomainObject.Predmet.OstaliListNazivFormated_1">
      <item>Zdravko Biškup</item>
      <item>Županijsko državno odvjetništvo u Zagrebu</item>
    </derivirana_varijabla>
  </DomainObject.Predmet.OstaliListNazivFormated>
  <DomainObject.Predmet.OstaliListNazivFormatedOIB>
    <izvorni_sadrzaj>
      <item>Zdravko Biškup</item>
      <item>Županijsko državno odvjetništvo u Zagrebu, OIB 16488001145</item>
    </izvorni_sadrzaj>
    <derivirana_varijabla naziv="DomainObject.Predmet.OstaliListNazivFormatedOIB_1">
      <item>Zdravko Biškup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2020.</izvorni_sadrzaj>
    <derivirana_varijabla naziv="DomainObject.Datum_1">20. listopada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zadruga KUPINA - eko, prirodna proizvodnja</izvorni_sadrzaj>
    <derivirana_varijabla naziv="DomainObject.Predmet.ProtustrankaIDrugi_1">Poljoprivredna zadruga KUPINA - eko, prirodna proizvodnja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zadruga KUPINA - eko, prirodna proizvodnja, OIB 73968534432, Orahovec 5b, 10000 Zagreb</izvorni_sadrzaj>
    <derivirana_varijabla naziv="DomainObject.Predmet.ProtustrankaIDrugiAdressOIB_1">Poljoprivredna zadruga KUPINA - eko, prirodna proizvodnja, OIB 73968534432, Orahovec 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KUPINA - eko, prirodna proizvodnja</item>
      <item>Zdravko Biškup</item>
      <item>FINA Regionalni centar Zagreb</item>
      <item>RH, Ministarstvo financija, Porezna uprava, Područni ured Zagreb</item>
      <item>Županijsko državno odvjetništvo u Zagrebu</item>
    </izvorni_sadrzaj>
    <derivirana_varijabla naziv="DomainObject.Predmet.SudioniciListNaziv_1">
      <item>Poljoprivredna zadruga KUPINA - eko, prirodna proizvodnja</item>
      <item>Zdravko Biškup</item>
      <item>FINA Regionalni centar Zagreb</item>
      <item>RH,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Poljoprivredna zadruga KUPINA - eko, prirodna proizvodnja, OIB 73968534432, Orahovec 5b,10000 Zagreb</item>
      <item>Zdravko Biškup, Stjepana Radića 57,10310 Predavec</item>
      <item>FINA Regionalni centar Zagreb, OIB 85821130368, Trg svibanjskih žrtava 1995. 1,10000 Zagreb</item>
      <item>RH, Ministarstvo financija, Porezna uprava, Područni ured Zagreb, OIB 18683136487, Avenija Dubrovnik 32,10000 Zagreb</item>
      <item>Županijsko državno odvjetništvo u Zagrebu, OIB 16488001145, Savska cesta 41,10000 Zagreb</item>
    </izvorni_sadrzaj>
    <derivirana_varijabla naziv="DomainObject.Predmet.SudioniciListAdressOIB_1">
      <item>Poljoprivredna zadruga KUPINA - eko, prirodna proizvodnja, OIB 73968534432, Orahovec 5b,10000 Zagreb</item>
      <item>Zdravko Biškup, Stjepana Radića 57,10310 Predavec</item>
      <item>FINA Regionalni centar Zagreb, OIB 85821130368, Trg svibanjskih žrtava 1995. 1,10000 Zagreb</item>
      <item>RH, Ministarstvo financija, Porezna uprava, Područni ured Zagreb, OIB 18683136487, Avenija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73968534432</item>
      <item>, OIB null</item>
      <item>, OIB 85821130368</item>
      <item>, OIB 18683136487</item>
      <item>, OIB 16488001145</item>
    </izvorni_sadrzaj>
    <derivirana_varijabla naziv="DomainObject.Predmet.SudioniciListNazivOIB_1">
      <item>, OIB 73968534432</item>
      <item>, OIB null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lipnja 2020.</izvorni_sadrzaj>
    <derivirana_varijabla naziv="DomainObject.PredzadnjaOdlukaIzPredmeta.DatumDonosenjaOdluke_1">3. lipnja 2020.</derivirana_varijabla>
  </DomainObject.PredzadnjaOdlukaIzPredmeta.DatumDonosenjaOdluke>
  <DomainObject.PredzadnjaOdlukaIzPredmeta.Oznaka>
    <izvorni_sadrzaj>St-1090/2019-43</izvorni_sadrzaj>
    <derivirana_varijabla naziv="DomainObject.PredzadnjaOdlukaIzPredmeta.Oznaka_1">St-1090/2019-43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prosinca 2015.</izvorni_sadrzaj>
    <derivirana_varijabla naziv="DomainObject.Predmet.DatumPocetkaProcesa_1">15. prosinca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60</properties:Words>
  <properties:Characters>360</properties:Characters>
  <properties:Lines>40</properties:Lines>
  <properties:Paragraphs>12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2020-10-20T06:41:00Z</dcterms:created>
  <dc:creator>Tanja Štraubert</dc:creator>
  <cp:lastModifiedBy>Tanja Štraubert</cp:lastModifiedBy>
  <cp:lastPrinted>2020-10-20T06:42:00Z</cp:lastPrinted>
  <dcterms:modified xmlns:xsi="http://www.w3.org/2001/XMLSchema-instance" xsi:type="dcterms:W3CDTF">2020-10-20T06:42:00Z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(1090.docx)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